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0802" w:rsidRDefault="00660802" w:rsidP="00660802">
      <w:pPr>
        <w:ind w:left="-1080" w:right="-1080"/>
        <w:jc w:val="center"/>
        <w:rPr>
          <w:b/>
          <w:i/>
        </w:rPr>
      </w:pPr>
      <w:r>
        <w:rPr>
          <w:b/>
          <w:i/>
        </w:rPr>
        <w:t>ANALOG DEVICES INC. – NASHUA</w:t>
      </w:r>
    </w:p>
    <w:p w:rsidR="00660802" w:rsidRDefault="00660802" w:rsidP="00660802">
      <w:pPr>
        <w:pStyle w:val="Heading1"/>
        <w:ind w:left="-1080" w:right="-1080"/>
        <w:jc w:val="center"/>
      </w:pPr>
      <w:r>
        <w:t>NEW PRODUCTS FORM</w:t>
      </w:r>
    </w:p>
    <w:p w:rsidR="00A83670" w:rsidRPr="00A83670" w:rsidRDefault="00116C6B" w:rsidP="00A83670">
      <w:pPr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Rev 6.0   3/7</w:t>
      </w:r>
      <w:r w:rsidR="00A83670" w:rsidRPr="00A83670">
        <w:rPr>
          <w:i/>
          <w:sz w:val="20"/>
          <w:szCs w:val="20"/>
        </w:rPr>
        <w:t>/2011</w:t>
      </w:r>
    </w:p>
    <w:tbl>
      <w:tblPr>
        <w:tblW w:w="1080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6D9F1" w:themeFill="text2" w:themeFillTint="33"/>
        <w:tblLayout w:type="fixed"/>
        <w:tblLook w:val="0000" w:firstRow="0" w:lastRow="0" w:firstColumn="0" w:lastColumn="0" w:noHBand="0" w:noVBand="0"/>
      </w:tblPr>
      <w:tblGrid>
        <w:gridCol w:w="1529"/>
        <w:gridCol w:w="73"/>
        <w:gridCol w:w="18"/>
        <w:gridCol w:w="720"/>
        <w:gridCol w:w="720"/>
        <w:gridCol w:w="1080"/>
        <w:gridCol w:w="80"/>
        <w:gridCol w:w="730"/>
        <w:gridCol w:w="630"/>
        <w:gridCol w:w="540"/>
        <w:gridCol w:w="394"/>
        <w:gridCol w:w="236"/>
        <w:gridCol w:w="360"/>
        <w:gridCol w:w="810"/>
        <w:gridCol w:w="90"/>
        <w:gridCol w:w="2790"/>
      </w:tblGrid>
      <w:tr w:rsidR="00660802" w:rsidTr="004A447D">
        <w:trPr>
          <w:cantSplit/>
        </w:trPr>
        <w:tc>
          <w:tcPr>
            <w:tcW w:w="10800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vAlign w:val="bottom"/>
          </w:tcPr>
          <w:p w:rsidR="00660802" w:rsidRDefault="00660802" w:rsidP="00AF438C">
            <w:r>
              <w:rPr>
                <w:b/>
                <w:i/>
              </w:rPr>
              <w:t xml:space="preserve">Date: </w:t>
            </w:r>
            <w:r w:rsidR="002E2089">
              <w:rPr>
                <w:b/>
                <w:i/>
              </w:rPr>
              <w:fldChar w:fldCharType="begin"/>
            </w:r>
            <w:r>
              <w:rPr>
                <w:b/>
                <w:i/>
              </w:rPr>
              <w:instrText xml:space="preserve"> TIME \@ "M/d/yyyy" </w:instrText>
            </w:r>
            <w:r w:rsidR="002E2089">
              <w:rPr>
                <w:b/>
                <w:i/>
              </w:rPr>
              <w:fldChar w:fldCharType="separate"/>
            </w:r>
            <w:r w:rsidR="00ED3E05">
              <w:rPr>
                <w:b/>
                <w:i/>
                <w:noProof/>
              </w:rPr>
              <w:t>3/30/2015</w:t>
            </w:r>
            <w:r w:rsidR="002E2089">
              <w:rPr>
                <w:b/>
                <w:i/>
              </w:rPr>
              <w:fldChar w:fldCharType="end"/>
            </w:r>
            <w:r w:rsidR="00CB47A5">
              <w:rPr>
                <w:b/>
                <w:i/>
              </w:rPr>
              <w:tab/>
            </w:r>
          </w:p>
        </w:tc>
      </w:tr>
      <w:tr w:rsidR="00D927D9" w:rsidTr="00943570">
        <w:trPr>
          <w:trHeight w:val="420"/>
        </w:trPr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6D9F1" w:themeFill="text2" w:themeFillTint="33"/>
            <w:vAlign w:val="bottom"/>
          </w:tcPr>
          <w:p w:rsidR="00D927D9" w:rsidRPr="00B95253" w:rsidRDefault="00D927D9" w:rsidP="00360980">
            <w:pPr>
              <w:rPr>
                <w:b/>
              </w:rPr>
            </w:pPr>
            <w:r w:rsidRPr="00B95253">
              <w:rPr>
                <w:b/>
              </w:rPr>
              <w:t>Comm Code</w:t>
            </w:r>
          </w:p>
        </w:tc>
        <w:sdt>
          <w:sdtPr>
            <w:rPr>
              <w:color w:val="FF0000"/>
              <w:highlight w:val="yellow"/>
            </w:rPr>
            <w:id w:val="74281599"/>
            <w:placeholder>
              <w:docPart w:val="95EF371FAB8A41DD9FFF7D25B06D50D7"/>
            </w:placeholder>
            <w:dropDownList>
              <w:listItem w:displayText="ASSM" w:value="ASSM"/>
              <w:listItem w:displayText="CAP" w:value="CAP"/>
              <w:listItem w:displayText="CNS" w:value="CNS"/>
              <w:listItem w:displayText="CON" w:value="CON"/>
              <w:listItem w:displayText="DIO" w:value="DIO"/>
              <w:listItem w:displayText="DSP" w:value="DSP"/>
              <w:listItem w:displayText="FER" w:value="FER"/>
              <w:listItem w:displayText="FUS" w:value="FUS"/>
              <w:listItem w:displayText="HDW" w:value="HDW"/>
              <w:listItem w:displayText="ICS" w:value="ICS"/>
              <w:listItem w:displayText="IND" w:value="IND"/>
              <w:listItem w:displayText="LED" w:value="LED"/>
              <w:listItem w:displayText="MSC" w:value="MSC"/>
              <w:listItem w:displayText="OSC" w:value="OSC"/>
              <w:listItem w:displayText="PCB" w:value="PCB"/>
              <w:listItem w:displayText="RES" w:value="RES"/>
              <w:listItem w:displayText="RNS" w:value="RNS"/>
              <w:listItem w:displayText="PRG" w:value="PRG"/>
              <w:listItem w:displayText="SOC" w:value="SOC"/>
              <w:listItem w:displayText="SWT" w:value="SWT"/>
            </w:dropDownList>
          </w:sdtPr>
          <w:sdtEndPr/>
          <w:sdtContent>
            <w:tc>
              <w:tcPr>
                <w:tcW w:w="2520" w:type="dxa"/>
                <w:gridSpan w:val="3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C6D9F1" w:themeFill="text2" w:themeFillTint="33"/>
                <w:vAlign w:val="bottom"/>
              </w:tcPr>
              <w:p w:rsidR="00D927D9" w:rsidRDefault="004C667B" w:rsidP="00943570">
                <w:r>
                  <w:rPr>
                    <w:color w:val="FF0000"/>
                    <w:highlight w:val="yellow"/>
                  </w:rPr>
                  <w:t>CON</w:t>
                </w:r>
              </w:p>
            </w:tc>
          </w:sdtContent>
        </w:sdt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6D9F1" w:themeFill="text2" w:themeFillTint="33"/>
            <w:vAlign w:val="bottom"/>
          </w:tcPr>
          <w:p w:rsidR="00D927D9" w:rsidRPr="00B95253" w:rsidRDefault="00D927D9" w:rsidP="00F14EF7">
            <w:pPr>
              <w:rPr>
                <w:b/>
              </w:rPr>
            </w:pPr>
            <w:r w:rsidRPr="00B95253">
              <w:rPr>
                <w:b/>
              </w:rPr>
              <w:t>Descriptio</w:t>
            </w:r>
            <w:r>
              <w:rPr>
                <w:b/>
              </w:rPr>
              <w:t>n</w:t>
            </w:r>
          </w:p>
        </w:tc>
        <w:sdt>
          <w:sdtPr>
            <w:rPr>
              <w:highlight w:val="yellow"/>
            </w:rPr>
            <w:id w:val="74281598"/>
            <w:placeholder>
              <w:docPart w:val="5F3412D891FD4DAFA1C1C61012A320D3"/>
            </w:placeholder>
          </w:sdtPr>
          <w:sdtEndPr/>
          <w:sdtContent>
            <w:tc>
              <w:tcPr>
                <w:tcW w:w="5220" w:type="dxa"/>
                <w:gridSpan w:val="7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C6D9F1" w:themeFill="text2" w:themeFillTint="33"/>
                <w:vAlign w:val="bottom"/>
              </w:tcPr>
              <w:p w:rsidR="00D927D9" w:rsidRPr="003814FF" w:rsidRDefault="004C667B" w:rsidP="004C667B">
                <w:r>
                  <w:rPr>
                    <w:sz w:val="18"/>
                    <w:szCs w:val="18"/>
                  </w:rPr>
                  <w:t>PVC Holding Block for CN0363</w:t>
                </w:r>
              </w:p>
            </w:tc>
          </w:sdtContent>
        </w:sdt>
      </w:tr>
      <w:tr w:rsidR="00D927D9" w:rsidTr="00943570">
        <w:trPr>
          <w:cantSplit/>
          <w:trHeight w:val="340"/>
        </w:trPr>
        <w:tc>
          <w:tcPr>
            <w:tcW w:w="16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vAlign w:val="bottom"/>
          </w:tcPr>
          <w:p w:rsidR="00D927D9" w:rsidRPr="00D927D9" w:rsidRDefault="00D927D9" w:rsidP="00AF438C">
            <w:pPr>
              <w:rPr>
                <w:b/>
              </w:rPr>
            </w:pPr>
            <w:r w:rsidRPr="00D927D9">
              <w:rPr>
                <w:b/>
              </w:rPr>
              <w:t>Qty to Order</w:t>
            </w:r>
          </w:p>
        </w:tc>
        <w:sdt>
          <w:sdtPr>
            <w:rPr>
              <w:b/>
              <w:color w:val="FF0000"/>
              <w:highlight w:val="yellow"/>
            </w:rPr>
            <w:id w:val="861404940"/>
            <w:placeholder>
              <w:docPart w:val="8293472339DF4281B589F0AF037298E5"/>
            </w:placeholder>
            <w:text/>
          </w:sdtPr>
          <w:sdtEndPr/>
          <w:sdtContent>
            <w:tc>
              <w:tcPr>
                <w:tcW w:w="252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C6D9F1" w:themeFill="text2" w:themeFillTint="33"/>
                <w:vAlign w:val="bottom"/>
              </w:tcPr>
              <w:p w:rsidR="00D927D9" w:rsidRPr="00D927D9" w:rsidRDefault="004C667B" w:rsidP="004C667B">
                <w:pPr>
                  <w:rPr>
                    <w:b/>
                  </w:rPr>
                </w:pPr>
                <w:r>
                  <w:rPr>
                    <w:b/>
                    <w:color w:val="FF0000"/>
                    <w:highlight w:val="yellow"/>
                  </w:rPr>
                  <w:t>38</w:t>
                </w:r>
              </w:p>
            </w:tc>
          </w:sdtContent>
        </w:sdt>
        <w:tc>
          <w:tcPr>
            <w:tcW w:w="144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C6D9F1" w:themeFill="text2" w:themeFillTint="33"/>
            <w:vAlign w:val="bottom"/>
          </w:tcPr>
          <w:p w:rsidR="00D927D9" w:rsidRDefault="00D927D9" w:rsidP="00AF438C"/>
        </w:tc>
        <w:sdt>
          <w:sdtPr>
            <w:rPr>
              <w:color w:val="808080"/>
              <w:highlight w:val="yellow"/>
            </w:rPr>
            <w:id w:val="865874097"/>
            <w:placeholder>
              <w:docPart w:val="9C9CD0995B924CC19C4803EB8732B6EF"/>
            </w:placeholder>
            <w:showingPlcHdr/>
          </w:sdtPr>
          <w:sdtEndPr/>
          <w:sdtContent>
            <w:tc>
              <w:tcPr>
                <w:tcW w:w="5220" w:type="dxa"/>
                <w:gridSpan w:val="7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C6D9F1" w:themeFill="text2" w:themeFillTint="33"/>
                <w:vAlign w:val="bottom"/>
              </w:tcPr>
              <w:p w:rsidR="00D927D9" w:rsidRPr="00871355" w:rsidRDefault="009D5C32" w:rsidP="009D5C32">
                <w:r w:rsidRPr="006B044E">
                  <w:rPr>
                    <w:rStyle w:val="PlaceholderText"/>
                    <w:highlight w:val="yellow"/>
                  </w:rPr>
                  <w:t>Click here to enter text.</w:t>
                </w:r>
              </w:p>
            </w:tc>
          </w:sdtContent>
        </w:sdt>
      </w:tr>
      <w:tr w:rsidR="00D927D9" w:rsidTr="00943570">
        <w:trPr>
          <w:trHeight w:val="395"/>
        </w:trPr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6D9F1" w:themeFill="text2" w:themeFillTint="33"/>
            <w:vAlign w:val="bottom"/>
          </w:tcPr>
          <w:p w:rsidR="00D927D9" w:rsidRPr="00F14EF7" w:rsidRDefault="00D927D9" w:rsidP="00B73ED5">
            <w:pPr>
              <w:rPr>
                <w:b/>
                <w:u w:val="single"/>
              </w:rPr>
            </w:pPr>
            <w:r w:rsidRPr="00F14EF7">
              <w:rPr>
                <w:b/>
              </w:rPr>
              <w:t>Mfg Name</w:t>
            </w:r>
          </w:p>
        </w:tc>
        <w:sdt>
          <w:sdtPr>
            <w:rPr>
              <w:highlight w:val="yellow"/>
            </w:rPr>
            <w:id w:val="262083696"/>
            <w:placeholder>
              <w:docPart w:val="E600A24742294CC0A2E72156EA7F6264"/>
            </w:placeholder>
          </w:sdtPr>
          <w:sdtEndPr/>
          <w:sdtContent>
            <w:tc>
              <w:tcPr>
                <w:tcW w:w="3960" w:type="dxa"/>
                <w:gridSpan w:val="6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C6D9F1" w:themeFill="text2" w:themeFillTint="33"/>
                <w:vAlign w:val="bottom"/>
              </w:tcPr>
              <w:p w:rsidR="00D927D9" w:rsidRPr="00F14EF7" w:rsidRDefault="004C667B" w:rsidP="004C667B">
                <w:pPr>
                  <w:rPr>
                    <w:highlight w:val="yellow"/>
                  </w:rPr>
                </w:pPr>
                <w:r>
                  <w:rPr>
                    <w:highlight w:val="yellow"/>
                  </w:rPr>
                  <w:t>Amazon</w:t>
                </w:r>
              </w:p>
            </w:tc>
          </w:sdtContent>
        </w:sdt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6D9F1" w:themeFill="text2" w:themeFillTint="33"/>
            <w:vAlign w:val="bottom"/>
          </w:tcPr>
          <w:p w:rsidR="00D927D9" w:rsidRPr="00F14EF7" w:rsidRDefault="00D927D9" w:rsidP="00B73ED5">
            <w:pPr>
              <w:rPr>
                <w:b/>
              </w:rPr>
            </w:pPr>
            <w:r w:rsidRPr="00F14EF7">
              <w:rPr>
                <w:b/>
              </w:rPr>
              <w:t>Mfg P/N</w:t>
            </w:r>
          </w:p>
        </w:tc>
        <w:sdt>
          <w:sdtPr>
            <w:rPr>
              <w:highlight w:val="yellow"/>
            </w:rPr>
            <w:id w:val="262083698"/>
            <w:placeholder>
              <w:docPart w:val="E600A24742294CC0A2E72156EA7F6264"/>
            </w:placeholder>
          </w:sdtPr>
          <w:sdtEndPr/>
          <w:sdtContent>
            <w:sdt>
              <w:sdtPr>
                <w:rPr>
                  <w:highlight w:val="yellow"/>
                </w:rPr>
                <w:id w:val="376435232"/>
                <w:placeholder>
                  <w:docPart w:val="E4F01C87E5304E098CEBCBF827B2F76E"/>
                </w:placeholder>
              </w:sdtPr>
              <w:sdtEndPr>
                <w:rPr>
                  <w:highlight w:val="none"/>
                </w:rPr>
              </w:sdtEndPr>
              <w:sdtContent>
                <w:tc>
                  <w:tcPr>
                    <w:tcW w:w="4050" w:type="dxa"/>
                    <w:gridSpan w:val="4"/>
                    <w:tcBorders>
                      <w:top w:val="single" w:sz="4" w:space="0" w:color="auto"/>
                      <w:left w:val="nil"/>
                      <w:bottom w:val="nil"/>
                      <w:right w:val="single" w:sz="4" w:space="0" w:color="auto"/>
                    </w:tcBorders>
                    <w:shd w:val="clear" w:color="auto" w:fill="C6D9F1" w:themeFill="text2" w:themeFillTint="33"/>
                    <w:vAlign w:val="bottom"/>
                  </w:tcPr>
                  <w:p w:rsidR="00D927D9" w:rsidRDefault="00E63A74" w:rsidP="004C667B">
                    <w:hyperlink r:id="rId6" w:tooltip="See full details" w:history="1">
                      <w:r w:rsidR="004C667B">
                        <w:rPr>
                          <w:rStyle w:val="Hyperlink"/>
                          <w:rFonts w:ascii="Tahoma" w:hAnsi="Tahoma" w:cs="Tahoma"/>
                          <w:sz w:val="20"/>
                          <w:szCs w:val="20"/>
                        </w:rPr>
                        <w:t>B000PHAI0K</w:t>
                      </w:r>
                    </w:hyperlink>
                    <w:r w:rsidR="004C667B">
                      <w:rPr>
                        <w:rFonts w:ascii="Tahoma" w:hAnsi="Tahoma" w:cs="Tahoma"/>
                        <w:color w:val="111111"/>
                        <w:sz w:val="20"/>
                        <w:szCs w:val="20"/>
                      </w:rPr>
                      <w:t xml:space="preserve">, </w:t>
                    </w:r>
                    <w:hyperlink r:id="rId7" w:tooltip="See full details" w:history="1">
                      <w:r w:rsidR="004C667B">
                        <w:rPr>
                          <w:rStyle w:val="Hyperlink"/>
                          <w:rFonts w:ascii="Tahoma" w:hAnsi="Tahoma" w:cs="Tahoma"/>
                          <w:sz w:val="20"/>
                          <w:szCs w:val="20"/>
                        </w:rPr>
                        <w:t>B000PHCCYK</w:t>
                      </w:r>
                    </w:hyperlink>
                    <w:r w:rsidR="004C667B">
                      <w:rPr>
                        <w:rFonts w:ascii="Tahoma" w:hAnsi="Tahoma" w:cs="Tahoma"/>
                        <w:color w:val="111111"/>
                        <w:sz w:val="20"/>
                        <w:szCs w:val="20"/>
                      </w:rPr>
                      <w:t xml:space="preserve">, </w:t>
                    </w:r>
                    <w:hyperlink r:id="rId8" w:tooltip="See full details" w:history="1">
                      <w:r w:rsidR="004C667B">
                        <w:rPr>
                          <w:rStyle w:val="Hyperlink"/>
                          <w:rFonts w:ascii="Tahoma" w:hAnsi="Tahoma" w:cs="Tahoma"/>
                          <w:sz w:val="20"/>
                          <w:szCs w:val="20"/>
                        </w:rPr>
                        <w:t>B000PHDKPA</w:t>
                      </w:r>
                    </w:hyperlink>
                  </w:p>
                </w:tc>
              </w:sdtContent>
            </w:sdt>
          </w:sdtContent>
        </w:sdt>
      </w:tr>
      <w:tr w:rsidR="00D927D9" w:rsidTr="00771560">
        <w:trPr>
          <w:trHeight w:val="288"/>
        </w:trPr>
        <w:tc>
          <w:tcPr>
            <w:tcW w:w="16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vAlign w:val="bottom"/>
          </w:tcPr>
          <w:p w:rsidR="00D927D9" w:rsidRPr="00F14EF7" w:rsidRDefault="00D927D9" w:rsidP="00B73ED5">
            <w:pPr>
              <w:rPr>
                <w:b/>
                <w:u w:val="single"/>
              </w:rPr>
            </w:pPr>
            <w:r w:rsidRPr="00F14EF7">
              <w:rPr>
                <w:b/>
              </w:rPr>
              <w:t>Mfg Name</w:t>
            </w:r>
          </w:p>
        </w:tc>
        <w:sdt>
          <w:sdtPr>
            <w:rPr>
              <w:highlight w:val="yellow"/>
            </w:rPr>
            <w:id w:val="262083697"/>
            <w:placeholder>
              <w:docPart w:val="F1AD06A7ABA345AD8DC7B6A0E0AF2933"/>
            </w:placeholder>
          </w:sdtPr>
          <w:sdtEndPr/>
          <w:sdtContent>
            <w:tc>
              <w:tcPr>
                <w:tcW w:w="3960" w:type="dxa"/>
                <w:gridSpan w:val="6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C6D9F1" w:themeFill="text2" w:themeFillTint="33"/>
                <w:vAlign w:val="bottom"/>
              </w:tcPr>
              <w:p w:rsidR="00D927D9" w:rsidRPr="00F14EF7" w:rsidRDefault="00771560" w:rsidP="004C667B">
                <w:pPr>
                  <w:rPr>
                    <w:highlight w:val="yellow"/>
                  </w:rPr>
                </w:pPr>
                <w:r>
                  <w:rPr>
                    <w:highlight w:val="yellow"/>
                  </w:rPr>
                  <w:t xml:space="preserve"> </w:t>
                </w:r>
              </w:p>
            </w:tc>
          </w:sdtContent>
        </w:sdt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vAlign w:val="bottom"/>
          </w:tcPr>
          <w:p w:rsidR="00D927D9" w:rsidRPr="00F14EF7" w:rsidRDefault="00D927D9" w:rsidP="00B73ED5">
            <w:pPr>
              <w:rPr>
                <w:b/>
              </w:rPr>
            </w:pPr>
            <w:r w:rsidRPr="00F14EF7">
              <w:rPr>
                <w:b/>
              </w:rPr>
              <w:t>Mfg P/N</w:t>
            </w:r>
          </w:p>
        </w:tc>
        <w:sdt>
          <w:sdtPr>
            <w:rPr>
              <w:highlight w:val="yellow"/>
            </w:rPr>
            <w:id w:val="262083699"/>
            <w:placeholder>
              <w:docPart w:val="F1AD06A7ABA345AD8DC7B6A0E0AF2933"/>
            </w:placeholder>
          </w:sdtPr>
          <w:sdtEndPr/>
          <w:sdtContent>
            <w:sdt>
              <w:sdtPr>
                <w:rPr>
                  <w:highlight w:val="yellow"/>
                </w:rPr>
                <w:id w:val="262083693"/>
                <w:placeholder>
                  <w:docPart w:val="521E6529E6144201A9F2724598E43214"/>
                </w:placeholder>
                <w:showingPlcHdr/>
              </w:sdtPr>
              <w:sdtEndPr>
                <w:rPr>
                  <w:highlight w:val="none"/>
                </w:rPr>
              </w:sdtEndPr>
              <w:sdtContent>
                <w:tc>
                  <w:tcPr>
                    <w:tcW w:w="4050" w:type="dxa"/>
                    <w:gridSpan w:val="4"/>
                    <w:tcBorders>
                      <w:top w:val="nil"/>
                      <w:left w:val="nil"/>
                      <w:bottom w:val="single" w:sz="4" w:space="0" w:color="auto"/>
                      <w:right w:val="single" w:sz="4" w:space="0" w:color="auto"/>
                    </w:tcBorders>
                    <w:shd w:val="clear" w:color="auto" w:fill="C6D9F1" w:themeFill="text2" w:themeFillTint="33"/>
                    <w:vAlign w:val="bottom"/>
                  </w:tcPr>
                  <w:p w:rsidR="00D927D9" w:rsidRPr="003814FF" w:rsidRDefault="004C667B" w:rsidP="004C667B">
                    <w:r w:rsidRPr="00F23A53">
                      <w:rPr>
                        <w:rStyle w:val="PlaceholderText"/>
                      </w:rPr>
                      <w:t>Click here to enter text.</w:t>
                    </w:r>
                  </w:p>
                </w:tc>
              </w:sdtContent>
            </w:sdt>
          </w:sdtContent>
        </w:sdt>
      </w:tr>
      <w:tr w:rsidR="00943570" w:rsidTr="00943570">
        <w:trPr>
          <w:cantSplit/>
        </w:trPr>
        <w:tc>
          <w:tcPr>
            <w:tcW w:w="160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6D9F1" w:themeFill="text2" w:themeFillTint="33"/>
            <w:vAlign w:val="bottom"/>
          </w:tcPr>
          <w:p w:rsidR="00943570" w:rsidRDefault="00943570" w:rsidP="00AF438C">
            <w:pPr>
              <w:pStyle w:val="Heading2"/>
            </w:pPr>
            <w:r>
              <w:t>Part Type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6D9F1" w:themeFill="text2" w:themeFillTint="33"/>
            <w:vAlign w:val="bottom"/>
          </w:tcPr>
          <w:p w:rsidR="00943570" w:rsidRDefault="00E63A74" w:rsidP="00AF438C">
            <w:sdt>
              <w:sdtPr>
                <w:id w:val="74281577"/>
                <w:placeholder>
                  <w:docPart w:val="8FFCFA1AF3874770A0B715FE2486F09B"/>
                </w:placeholder>
                <w:dropDownList>
                  <w:listItem w:displayText="A" w:value="A"/>
                  <w:listItem w:displayText="B" w:value="B"/>
                  <w:listItem w:displayText="M" w:value="M"/>
                </w:dropDownList>
              </w:sdtPr>
              <w:sdtEndPr/>
              <w:sdtContent>
                <w:r w:rsidR="00943570" w:rsidRPr="00F23A53">
                  <w:t>B</w:t>
                </w:r>
              </w:sdtContent>
            </w:sdt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6D9F1" w:themeFill="text2" w:themeFillTint="33"/>
            <w:vAlign w:val="bottom"/>
          </w:tcPr>
          <w:p w:rsidR="00943570" w:rsidRDefault="00943570" w:rsidP="00AF438C">
            <w:pPr>
              <w:pStyle w:val="Heading2"/>
            </w:pPr>
            <w:r>
              <w:t>Class Code</w:t>
            </w:r>
          </w:p>
        </w:tc>
        <w:sdt>
          <w:sdtPr>
            <w:id w:val="262083751"/>
            <w:placeholder>
              <w:docPart w:val="ACC472573A444C01985D0B8DE1075DBA"/>
            </w:placeholder>
            <w:dropDownList>
              <w:listItem w:displayText="A" w:value="A"/>
              <w:listItem w:displayText="B" w:value="B"/>
              <w:listItem w:displayText="C" w:value="C"/>
            </w:dropDownList>
          </w:sdtPr>
          <w:sdtEndPr/>
          <w:sdtContent>
            <w:tc>
              <w:tcPr>
                <w:tcW w:w="730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C6D9F1" w:themeFill="text2" w:themeFillTint="33"/>
                <w:vAlign w:val="bottom"/>
              </w:tcPr>
              <w:p w:rsidR="00943570" w:rsidRDefault="00943570" w:rsidP="00AF438C">
                <w:r w:rsidRPr="00F23A53">
                  <w:t>C</w:t>
                </w:r>
              </w:p>
            </w:tc>
          </w:sdtContent>
        </w:sdt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6D9F1" w:themeFill="text2" w:themeFillTint="33"/>
            <w:vAlign w:val="bottom"/>
          </w:tcPr>
          <w:p w:rsidR="00943570" w:rsidRPr="00F23A53" w:rsidRDefault="00943570" w:rsidP="00AF438C">
            <w:pPr>
              <w:rPr>
                <w:b/>
              </w:rPr>
            </w:pPr>
            <w:r w:rsidRPr="00F23A53">
              <w:rPr>
                <w:b/>
              </w:rPr>
              <w:t>Cycle Count</w:t>
            </w:r>
          </w:p>
        </w:tc>
        <w:sdt>
          <w:sdtPr>
            <w:id w:val="74281595"/>
            <w:placeholder>
              <w:docPart w:val="4DCB691DDC9146CD9F205083C0477273"/>
            </w:placeholder>
            <w:dropDownList>
              <w:listItem w:displayText="Q" w:value="Q"/>
              <w:listItem w:displayText="B" w:value="B"/>
              <w:listItem w:displayText="A" w:value="A"/>
            </w:dropDownList>
          </w:sdtPr>
          <w:sdtEndPr/>
          <w:sdtContent>
            <w:tc>
              <w:tcPr>
                <w:tcW w:w="596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C6D9F1" w:themeFill="text2" w:themeFillTint="33"/>
                <w:vAlign w:val="bottom"/>
              </w:tcPr>
              <w:p w:rsidR="00943570" w:rsidRPr="00F23A53" w:rsidRDefault="00943570" w:rsidP="00AF438C">
                <w:pPr>
                  <w:rPr>
                    <w:b/>
                  </w:rPr>
                </w:pPr>
                <w:r w:rsidRPr="00F23A53">
                  <w:t>A</w:t>
                </w:r>
              </w:p>
            </w:tc>
          </w:sdtContent>
        </w:sdt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6D9F1" w:themeFill="text2" w:themeFillTint="33"/>
            <w:vAlign w:val="bottom"/>
          </w:tcPr>
          <w:p w:rsidR="00943570" w:rsidRPr="00B95253" w:rsidRDefault="00943570" w:rsidP="00943570">
            <w:pPr>
              <w:rPr>
                <w:b/>
              </w:rPr>
            </w:pPr>
            <w:r w:rsidRPr="00B95253">
              <w:rPr>
                <w:b/>
              </w:rPr>
              <w:t>Part #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6D9F1" w:themeFill="text2" w:themeFillTint="33"/>
            <w:vAlign w:val="bottom"/>
          </w:tcPr>
          <w:p w:rsidR="00943570" w:rsidRPr="00F23A53" w:rsidRDefault="00ED3E05" w:rsidP="00965F1D">
            <w:r>
              <w:rPr>
                <w:color w:val="1F497D"/>
              </w:rPr>
              <w:t>5000937</w:t>
            </w:r>
            <w:r w:rsidR="009545FD">
              <w:t>.</w:t>
            </w:r>
          </w:p>
        </w:tc>
      </w:tr>
      <w:tr w:rsidR="00D927D9" w:rsidTr="00943570">
        <w:tc>
          <w:tcPr>
            <w:tcW w:w="234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6D9F1" w:themeFill="text2" w:themeFillTint="33"/>
            <w:vAlign w:val="bottom"/>
          </w:tcPr>
          <w:p w:rsidR="00D927D9" w:rsidRDefault="00D927D9" w:rsidP="00AF438C">
            <w:r w:rsidRPr="00F14EF7">
              <w:t>A = MRP Mfg.</w:t>
            </w:r>
          </w:p>
        </w:tc>
        <w:tc>
          <w:tcPr>
            <w:tcW w:w="261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6D9F1" w:themeFill="text2" w:themeFillTint="33"/>
            <w:vAlign w:val="bottom"/>
          </w:tcPr>
          <w:p w:rsidR="00D927D9" w:rsidRPr="00F14EF7" w:rsidRDefault="00D927D9" w:rsidP="00AF438C">
            <w:r w:rsidRPr="00F14EF7">
              <w:t>A = When &gt;$500</w:t>
            </w:r>
          </w:p>
        </w:tc>
        <w:tc>
          <w:tcPr>
            <w:tcW w:w="216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6D9F1" w:themeFill="text2" w:themeFillTint="33"/>
            <w:vAlign w:val="bottom"/>
          </w:tcPr>
          <w:p w:rsidR="00D927D9" w:rsidRDefault="00D927D9" w:rsidP="00AF438C">
            <w:r>
              <w:t>Q = Quarterly</w:t>
            </w:r>
          </w:p>
        </w:tc>
        <w:tc>
          <w:tcPr>
            <w:tcW w:w="369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6D9F1" w:themeFill="text2" w:themeFillTint="33"/>
            <w:vAlign w:val="bottom"/>
          </w:tcPr>
          <w:p w:rsidR="00D927D9" w:rsidRDefault="00D927D9" w:rsidP="00AF438C">
            <w:bookmarkStart w:id="0" w:name="_GoBack"/>
            <w:bookmarkEnd w:id="0"/>
          </w:p>
        </w:tc>
      </w:tr>
      <w:tr w:rsidR="00D927D9" w:rsidTr="00943570">
        <w:tc>
          <w:tcPr>
            <w:tcW w:w="234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6D9F1" w:themeFill="text2" w:themeFillTint="33"/>
            <w:vAlign w:val="bottom"/>
          </w:tcPr>
          <w:p w:rsidR="00D927D9" w:rsidRDefault="00D927D9" w:rsidP="00AF438C">
            <w:r w:rsidRPr="00F14EF7">
              <w:t>B = MRP Purch.</w:t>
            </w:r>
          </w:p>
        </w:tc>
        <w:tc>
          <w:tcPr>
            <w:tcW w:w="261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6D9F1" w:themeFill="text2" w:themeFillTint="33"/>
            <w:vAlign w:val="bottom"/>
          </w:tcPr>
          <w:p w:rsidR="00D927D9" w:rsidRPr="00F14EF7" w:rsidRDefault="00D927D9" w:rsidP="00AF438C">
            <w:r w:rsidRPr="00F14EF7">
              <w:t>B = When  $100 to $499</w:t>
            </w:r>
          </w:p>
        </w:tc>
        <w:tc>
          <w:tcPr>
            <w:tcW w:w="216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6D9F1" w:themeFill="text2" w:themeFillTint="33"/>
            <w:vAlign w:val="bottom"/>
          </w:tcPr>
          <w:p w:rsidR="00D927D9" w:rsidRDefault="00D927D9" w:rsidP="00AF438C">
            <w:r w:rsidRPr="00F14EF7">
              <w:t>B = Bi-annual</w:t>
            </w:r>
          </w:p>
        </w:tc>
        <w:tc>
          <w:tcPr>
            <w:tcW w:w="369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6D9F1" w:themeFill="text2" w:themeFillTint="33"/>
            <w:vAlign w:val="bottom"/>
          </w:tcPr>
          <w:p w:rsidR="00D927D9" w:rsidRDefault="00D927D9" w:rsidP="00AF438C"/>
        </w:tc>
      </w:tr>
      <w:tr w:rsidR="00D927D9" w:rsidTr="00943570">
        <w:tc>
          <w:tcPr>
            <w:tcW w:w="23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bottom"/>
          </w:tcPr>
          <w:p w:rsidR="00D927D9" w:rsidRDefault="00D927D9" w:rsidP="00AF438C">
            <w:r w:rsidRPr="00F14EF7">
              <w:t>M = Master Schedule</w:t>
            </w:r>
          </w:p>
        </w:tc>
        <w:tc>
          <w:tcPr>
            <w:tcW w:w="26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bottom"/>
          </w:tcPr>
          <w:p w:rsidR="00D927D9" w:rsidRPr="00F14EF7" w:rsidRDefault="00D927D9" w:rsidP="00AF438C">
            <w:r w:rsidRPr="00F14EF7">
              <w:t>C = When &lt;$100</w:t>
            </w:r>
          </w:p>
        </w:tc>
        <w:tc>
          <w:tcPr>
            <w:tcW w:w="21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bottom"/>
          </w:tcPr>
          <w:p w:rsidR="00D927D9" w:rsidRDefault="00D927D9" w:rsidP="00AF438C">
            <w:r w:rsidRPr="00F14EF7">
              <w:t>A = Annual</w:t>
            </w:r>
          </w:p>
        </w:tc>
        <w:tc>
          <w:tcPr>
            <w:tcW w:w="369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6D9F1" w:themeFill="text2" w:themeFillTint="33"/>
            <w:vAlign w:val="bottom"/>
          </w:tcPr>
          <w:p w:rsidR="00D927D9" w:rsidRDefault="00D927D9" w:rsidP="00AF438C"/>
        </w:tc>
      </w:tr>
      <w:tr w:rsidR="00943570" w:rsidTr="00943570">
        <w:trPr>
          <w:trHeight w:val="342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6D9F1" w:themeFill="text2" w:themeFillTint="33"/>
            <w:vAlign w:val="bottom"/>
          </w:tcPr>
          <w:p w:rsidR="00943570" w:rsidRPr="00B95253" w:rsidRDefault="002E2089" w:rsidP="001D0323">
            <w:pPr>
              <w:rPr>
                <w:b/>
              </w:rPr>
            </w:pPr>
            <w:r w:rsidRPr="00B95253">
              <w:rPr>
                <w:b/>
              </w:rPr>
              <w:fldChar w:fldCharType="begin"/>
            </w:r>
            <w:r w:rsidR="00943570" w:rsidRPr="00B95253">
              <w:rPr>
                <w:b/>
              </w:rPr>
              <w:instrText xml:space="preserve"> AUTOTEXTLIST  \* MERGEFORMAT </w:instrText>
            </w:r>
            <w:r w:rsidRPr="00B95253">
              <w:rPr>
                <w:b/>
              </w:rPr>
              <w:fldChar w:fldCharType="end"/>
            </w:r>
            <w:r w:rsidR="00943570" w:rsidRPr="00B95253">
              <w:rPr>
                <w:b/>
              </w:rPr>
              <w:t>Pri Stock</w:t>
            </w:r>
          </w:p>
        </w:tc>
        <w:tc>
          <w:tcPr>
            <w:tcW w:w="1531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6D9F1" w:themeFill="text2" w:themeFillTint="33"/>
            <w:vAlign w:val="bottom"/>
          </w:tcPr>
          <w:p w:rsidR="00943570" w:rsidRDefault="00943570" w:rsidP="00444F9C">
            <w:pPr>
              <w:jc w:val="center"/>
            </w:pPr>
            <w:r w:rsidRPr="00F23A53">
              <w:t>MS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6D9F1" w:themeFill="text2" w:themeFillTint="33"/>
            <w:vAlign w:val="bottom"/>
          </w:tcPr>
          <w:p w:rsidR="00943570" w:rsidRPr="00B95253" w:rsidRDefault="00943570" w:rsidP="00893B64">
            <w:pPr>
              <w:rPr>
                <w:b/>
              </w:rPr>
            </w:pPr>
            <w:r w:rsidRPr="00B95253">
              <w:rPr>
                <w:b/>
              </w:rPr>
              <w:t>Buyer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6D9F1" w:themeFill="text2" w:themeFillTint="33"/>
            <w:vAlign w:val="bottom"/>
          </w:tcPr>
          <w:p w:rsidR="00943570" w:rsidRDefault="00943570" w:rsidP="00AF438C">
            <w:r w:rsidRPr="00F23A53">
              <w:t>05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6D9F1" w:themeFill="text2" w:themeFillTint="33"/>
            <w:vAlign w:val="bottom"/>
          </w:tcPr>
          <w:p w:rsidR="00943570" w:rsidRPr="00B95253" w:rsidRDefault="00943570" w:rsidP="00C80339">
            <w:pPr>
              <w:rPr>
                <w:b/>
              </w:rPr>
            </w:pPr>
            <w:r w:rsidRPr="00B95253">
              <w:rPr>
                <w:b/>
              </w:rPr>
              <w:t>Lead Time</w:t>
            </w:r>
          </w:p>
        </w:tc>
        <w:sdt>
          <w:sdtPr>
            <w:id w:val="74281847"/>
            <w:placeholder>
              <w:docPart w:val="D533D3AE7EEE44C9BCBF0EF40C0F2D06"/>
            </w:placeholder>
            <w:showingPlcHdr/>
          </w:sdtPr>
          <w:sdtEndPr/>
          <w:sdtContent>
            <w:tc>
              <w:tcPr>
                <w:tcW w:w="2880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C6D9F1" w:themeFill="text2" w:themeFillTint="33"/>
                <w:vAlign w:val="bottom"/>
              </w:tcPr>
              <w:p w:rsidR="00943570" w:rsidRDefault="00943570" w:rsidP="00C80339">
                <w:r w:rsidRPr="00BD07BD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943570" w:rsidTr="00943570">
        <w:trPr>
          <w:trHeight w:val="342"/>
        </w:trPr>
        <w:tc>
          <w:tcPr>
            <w:tcW w:w="1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C6D9F1" w:themeFill="text2" w:themeFillTint="33"/>
            <w:vAlign w:val="bottom"/>
          </w:tcPr>
          <w:p w:rsidR="00943570" w:rsidRPr="00B95253" w:rsidRDefault="00943570" w:rsidP="002D7B1B">
            <w:pPr>
              <w:rPr>
                <w:b/>
              </w:rPr>
            </w:pPr>
            <w:r w:rsidRPr="00B95253">
              <w:rPr>
                <w:b/>
              </w:rPr>
              <w:t>Planner ID</w:t>
            </w:r>
          </w:p>
        </w:tc>
        <w:tc>
          <w:tcPr>
            <w:tcW w:w="153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6D9F1" w:themeFill="text2" w:themeFillTint="33"/>
            <w:vAlign w:val="bottom"/>
          </w:tcPr>
          <w:p w:rsidR="00943570" w:rsidRDefault="00943570" w:rsidP="00C57930">
            <w:pPr>
              <w:jc w:val="center"/>
            </w:pPr>
            <w:r w:rsidRPr="00F23A53">
              <w:t>01</w:t>
            </w:r>
          </w:p>
        </w:tc>
        <w:tc>
          <w:tcPr>
            <w:tcW w:w="189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C6D9F1" w:themeFill="text2" w:themeFillTint="33"/>
            <w:vAlign w:val="bottom"/>
          </w:tcPr>
          <w:p w:rsidR="00943570" w:rsidRPr="00B95253" w:rsidRDefault="00943570" w:rsidP="00AF438C">
            <w:pPr>
              <w:rPr>
                <w:b/>
              </w:rPr>
            </w:pPr>
            <w:r w:rsidRPr="00B95253">
              <w:rPr>
                <w:b/>
              </w:rPr>
              <w:t>Firm Plan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6D9F1" w:themeFill="text2" w:themeFillTint="33"/>
            <w:vAlign w:val="bottom"/>
          </w:tcPr>
          <w:p w:rsidR="00943570" w:rsidRDefault="00943570" w:rsidP="00AF438C">
            <w:r w:rsidRPr="00F23A53">
              <w:t>Y</w:t>
            </w:r>
          </w:p>
        </w:tc>
        <w:tc>
          <w:tcPr>
            <w:tcW w:w="180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C6D9F1" w:themeFill="text2" w:themeFillTint="33"/>
            <w:vAlign w:val="bottom"/>
          </w:tcPr>
          <w:p w:rsidR="00943570" w:rsidRPr="00B95253" w:rsidRDefault="00943570" w:rsidP="00C80339">
            <w:pPr>
              <w:rPr>
                <w:b/>
              </w:rPr>
            </w:pPr>
            <w:r w:rsidRPr="00B95253">
              <w:rPr>
                <w:b/>
              </w:rPr>
              <w:t>Min. Qty</w:t>
            </w:r>
          </w:p>
        </w:tc>
        <w:sdt>
          <w:sdtPr>
            <w:id w:val="74281848"/>
            <w:placeholder>
              <w:docPart w:val="BE1B8A35883D4C5A800A583AE46407E8"/>
            </w:placeholder>
            <w:showingPlcHdr/>
          </w:sdtPr>
          <w:sdtEndPr/>
          <w:sdtContent>
            <w:tc>
              <w:tcPr>
                <w:tcW w:w="288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C6D9F1" w:themeFill="text2" w:themeFillTint="33"/>
                <w:vAlign w:val="bottom"/>
              </w:tcPr>
              <w:p w:rsidR="00943570" w:rsidRDefault="00943570" w:rsidP="00AF438C">
                <w:r w:rsidRPr="00BD07BD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943570" w:rsidTr="00943570">
        <w:trPr>
          <w:trHeight w:val="342"/>
        </w:trPr>
        <w:tc>
          <w:tcPr>
            <w:tcW w:w="1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C6D9F1" w:themeFill="text2" w:themeFillTint="33"/>
            <w:vAlign w:val="bottom"/>
          </w:tcPr>
          <w:p w:rsidR="00943570" w:rsidRPr="00B95253" w:rsidRDefault="00943570" w:rsidP="00255BC9">
            <w:pPr>
              <w:rPr>
                <w:b/>
              </w:rPr>
            </w:pPr>
            <w:r w:rsidRPr="00B95253">
              <w:rPr>
                <w:b/>
              </w:rPr>
              <w:t xml:space="preserve">Rev. Level </w:t>
            </w:r>
          </w:p>
        </w:tc>
        <w:tc>
          <w:tcPr>
            <w:tcW w:w="153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6D9F1" w:themeFill="text2" w:themeFillTint="33"/>
            <w:vAlign w:val="bottom"/>
          </w:tcPr>
          <w:p w:rsidR="00943570" w:rsidRDefault="00943570" w:rsidP="00B1422A">
            <w:pPr>
              <w:jc w:val="center"/>
            </w:pPr>
            <w:r w:rsidRPr="00F23A53">
              <w:t>1.0</w:t>
            </w:r>
          </w:p>
        </w:tc>
        <w:tc>
          <w:tcPr>
            <w:tcW w:w="189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C6D9F1" w:themeFill="text2" w:themeFillTint="33"/>
            <w:vAlign w:val="bottom"/>
          </w:tcPr>
          <w:p w:rsidR="00943570" w:rsidRPr="00B95253" w:rsidRDefault="00943570" w:rsidP="00AF438C">
            <w:pPr>
              <w:rPr>
                <w:b/>
              </w:rPr>
            </w:pPr>
            <w:r w:rsidRPr="00B95253">
              <w:rPr>
                <w:b/>
              </w:rPr>
              <w:t>MPN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6D9F1" w:themeFill="text2" w:themeFillTint="33"/>
            <w:vAlign w:val="bottom"/>
          </w:tcPr>
          <w:p w:rsidR="00943570" w:rsidRDefault="00943570" w:rsidP="00AF438C">
            <w:r w:rsidRPr="00F23A53">
              <w:t>Y</w:t>
            </w:r>
          </w:p>
        </w:tc>
        <w:tc>
          <w:tcPr>
            <w:tcW w:w="180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C6D9F1" w:themeFill="text2" w:themeFillTint="33"/>
            <w:vAlign w:val="bottom"/>
          </w:tcPr>
          <w:p w:rsidR="00943570" w:rsidRPr="00B95253" w:rsidRDefault="00943570" w:rsidP="00C80339">
            <w:pPr>
              <w:rPr>
                <w:b/>
              </w:rPr>
            </w:pPr>
            <w:r w:rsidRPr="00B95253">
              <w:rPr>
                <w:b/>
              </w:rPr>
              <w:t>Multiples</w:t>
            </w:r>
          </w:p>
        </w:tc>
        <w:sdt>
          <w:sdtPr>
            <w:id w:val="74281849"/>
            <w:placeholder>
              <w:docPart w:val="99DECF3EC8FB45CDA814EF6AEB9BF47B"/>
            </w:placeholder>
            <w:showingPlcHdr/>
          </w:sdtPr>
          <w:sdtEndPr/>
          <w:sdtContent>
            <w:tc>
              <w:tcPr>
                <w:tcW w:w="288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C6D9F1" w:themeFill="text2" w:themeFillTint="33"/>
                <w:vAlign w:val="bottom"/>
              </w:tcPr>
              <w:p w:rsidR="00943570" w:rsidRDefault="00943570" w:rsidP="00AF438C">
                <w:r w:rsidRPr="00BD07BD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943570" w:rsidTr="00943570">
        <w:trPr>
          <w:trHeight w:val="340"/>
        </w:trPr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vAlign w:val="bottom"/>
          </w:tcPr>
          <w:p w:rsidR="00943570" w:rsidRPr="00B95253" w:rsidRDefault="00943570" w:rsidP="00AF438C">
            <w:pPr>
              <w:rPr>
                <w:b/>
              </w:rPr>
            </w:pPr>
          </w:p>
        </w:tc>
        <w:tc>
          <w:tcPr>
            <w:tcW w:w="15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bottom"/>
          </w:tcPr>
          <w:p w:rsidR="00943570" w:rsidRDefault="00943570" w:rsidP="00A13711">
            <w:pPr>
              <w:jc w:val="center"/>
            </w:pPr>
          </w:p>
        </w:tc>
        <w:tc>
          <w:tcPr>
            <w:tcW w:w="18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vAlign w:val="bottom"/>
          </w:tcPr>
          <w:p w:rsidR="00943570" w:rsidRPr="00B95253" w:rsidRDefault="00943570" w:rsidP="00AF438C">
            <w:pPr>
              <w:rPr>
                <w:b/>
              </w:rPr>
            </w:pPr>
            <w:r w:rsidRPr="00B95253">
              <w:rPr>
                <w:b/>
              </w:rPr>
              <w:t xml:space="preserve">Order Policy 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bottom"/>
          </w:tcPr>
          <w:p w:rsidR="00943570" w:rsidRDefault="00943570" w:rsidP="00AF438C">
            <w:r w:rsidRPr="00F23A53">
              <w:t>W</w:t>
            </w:r>
          </w:p>
        </w:tc>
        <w:tc>
          <w:tcPr>
            <w:tcW w:w="18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vAlign w:val="bottom"/>
          </w:tcPr>
          <w:p w:rsidR="00943570" w:rsidRPr="00F14EF7" w:rsidRDefault="00943570" w:rsidP="00C80339">
            <w:pPr>
              <w:rPr>
                <w:b/>
              </w:rPr>
            </w:pPr>
            <w:r w:rsidRPr="00F14EF7">
              <w:rPr>
                <w:b/>
              </w:rPr>
              <w:t xml:space="preserve">Material Cost </w:t>
            </w:r>
          </w:p>
        </w:tc>
        <w:sdt>
          <w:sdtPr>
            <w:id w:val="74281850"/>
            <w:placeholder>
              <w:docPart w:val="B9D0ED6D5B004B7B995E4086F907E3C2"/>
            </w:placeholder>
            <w:showingPlcHdr/>
          </w:sdtPr>
          <w:sdtEndPr/>
          <w:sdtContent>
            <w:tc>
              <w:tcPr>
                <w:tcW w:w="28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C6D9F1" w:themeFill="text2" w:themeFillTint="33"/>
                <w:vAlign w:val="bottom"/>
              </w:tcPr>
              <w:p w:rsidR="00943570" w:rsidRDefault="00943570" w:rsidP="00AF438C">
                <w:r w:rsidRPr="00BD07BD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</w:tbl>
    <w:p w:rsidR="005600F7" w:rsidRDefault="005600F7" w:rsidP="008E5941">
      <w:pPr>
        <w:rPr>
          <w:b/>
        </w:rPr>
      </w:pPr>
    </w:p>
    <w:sectPr w:rsidR="005600F7" w:rsidSect="008E5941">
      <w:pgSz w:w="12240" w:h="7200"/>
      <w:pgMar w:top="360" w:right="1800" w:bottom="1080" w:left="1800" w:header="720" w:footer="63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3A74" w:rsidRDefault="00E63A74">
      <w:r>
        <w:separator/>
      </w:r>
    </w:p>
  </w:endnote>
  <w:endnote w:type="continuationSeparator" w:id="0">
    <w:p w:rsidR="00E63A74" w:rsidRDefault="00E63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3A74" w:rsidRDefault="00E63A74">
      <w:r>
        <w:separator/>
      </w:r>
    </w:p>
  </w:footnote>
  <w:footnote w:type="continuationSeparator" w:id="0">
    <w:p w:rsidR="00E63A74" w:rsidRDefault="00E63A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C1828"/>
    <w:rsid w:val="00005DEF"/>
    <w:rsid w:val="00022C7E"/>
    <w:rsid w:val="000404DB"/>
    <w:rsid w:val="000462AD"/>
    <w:rsid w:val="000555A8"/>
    <w:rsid w:val="00090681"/>
    <w:rsid w:val="00090D2C"/>
    <w:rsid w:val="000B4C19"/>
    <w:rsid w:val="000D7DE3"/>
    <w:rsid w:val="000E1992"/>
    <w:rsid w:val="00116C6B"/>
    <w:rsid w:val="00123B23"/>
    <w:rsid w:val="00126DFF"/>
    <w:rsid w:val="00160167"/>
    <w:rsid w:val="00184927"/>
    <w:rsid w:val="001932F7"/>
    <w:rsid w:val="001A2EE9"/>
    <w:rsid w:val="001A49F1"/>
    <w:rsid w:val="001B5994"/>
    <w:rsid w:val="001D4105"/>
    <w:rsid w:val="001E2B66"/>
    <w:rsid w:val="0021633A"/>
    <w:rsid w:val="00250D3B"/>
    <w:rsid w:val="002522E5"/>
    <w:rsid w:val="002570B3"/>
    <w:rsid w:val="00264246"/>
    <w:rsid w:val="002743B8"/>
    <w:rsid w:val="002A0A54"/>
    <w:rsid w:val="002C1828"/>
    <w:rsid w:val="002E08BF"/>
    <w:rsid w:val="002E2089"/>
    <w:rsid w:val="002E45C6"/>
    <w:rsid w:val="002F1621"/>
    <w:rsid w:val="002F47EF"/>
    <w:rsid w:val="002F6612"/>
    <w:rsid w:val="00331888"/>
    <w:rsid w:val="003366E6"/>
    <w:rsid w:val="003469D8"/>
    <w:rsid w:val="003814FF"/>
    <w:rsid w:val="003850B1"/>
    <w:rsid w:val="00394B1D"/>
    <w:rsid w:val="003B3A0F"/>
    <w:rsid w:val="003B447F"/>
    <w:rsid w:val="003E4FBD"/>
    <w:rsid w:val="00435A19"/>
    <w:rsid w:val="004541E3"/>
    <w:rsid w:val="00455CAB"/>
    <w:rsid w:val="00465102"/>
    <w:rsid w:val="00474578"/>
    <w:rsid w:val="00486FD6"/>
    <w:rsid w:val="004A447D"/>
    <w:rsid w:val="004B58B4"/>
    <w:rsid w:val="004C667B"/>
    <w:rsid w:val="004D04D3"/>
    <w:rsid w:val="004D4DD5"/>
    <w:rsid w:val="004F3824"/>
    <w:rsid w:val="004F3A3F"/>
    <w:rsid w:val="005041DF"/>
    <w:rsid w:val="0050767D"/>
    <w:rsid w:val="00511579"/>
    <w:rsid w:val="00534880"/>
    <w:rsid w:val="00545AF8"/>
    <w:rsid w:val="00547FDC"/>
    <w:rsid w:val="005600F7"/>
    <w:rsid w:val="00560A1B"/>
    <w:rsid w:val="00565A66"/>
    <w:rsid w:val="005736CB"/>
    <w:rsid w:val="005905C6"/>
    <w:rsid w:val="005A72DE"/>
    <w:rsid w:val="005C0324"/>
    <w:rsid w:val="005C37A9"/>
    <w:rsid w:val="005E04CE"/>
    <w:rsid w:val="005E23C5"/>
    <w:rsid w:val="005F2C6F"/>
    <w:rsid w:val="005F35BB"/>
    <w:rsid w:val="006221D2"/>
    <w:rsid w:val="00631ABF"/>
    <w:rsid w:val="006573D2"/>
    <w:rsid w:val="00660802"/>
    <w:rsid w:val="00675952"/>
    <w:rsid w:val="00692ACD"/>
    <w:rsid w:val="006A64D1"/>
    <w:rsid w:val="006A6D01"/>
    <w:rsid w:val="006A7A5D"/>
    <w:rsid w:val="006B044E"/>
    <w:rsid w:val="006D1F75"/>
    <w:rsid w:val="006E14BE"/>
    <w:rsid w:val="006E6568"/>
    <w:rsid w:val="006F4883"/>
    <w:rsid w:val="006F4F4C"/>
    <w:rsid w:val="00704428"/>
    <w:rsid w:val="00705EE2"/>
    <w:rsid w:val="00720C5C"/>
    <w:rsid w:val="00733C39"/>
    <w:rsid w:val="00733C6F"/>
    <w:rsid w:val="00757625"/>
    <w:rsid w:val="007621B6"/>
    <w:rsid w:val="0076354D"/>
    <w:rsid w:val="00771560"/>
    <w:rsid w:val="00777CDF"/>
    <w:rsid w:val="007915BD"/>
    <w:rsid w:val="00794F59"/>
    <w:rsid w:val="007B4B17"/>
    <w:rsid w:val="007C4C76"/>
    <w:rsid w:val="007D0358"/>
    <w:rsid w:val="007D2E91"/>
    <w:rsid w:val="007D67E0"/>
    <w:rsid w:val="007E6D1B"/>
    <w:rsid w:val="007E7643"/>
    <w:rsid w:val="0080251D"/>
    <w:rsid w:val="00815AF2"/>
    <w:rsid w:val="0083163E"/>
    <w:rsid w:val="008467CB"/>
    <w:rsid w:val="00855692"/>
    <w:rsid w:val="00871355"/>
    <w:rsid w:val="0087660F"/>
    <w:rsid w:val="00893B64"/>
    <w:rsid w:val="00895B9C"/>
    <w:rsid w:val="008A3826"/>
    <w:rsid w:val="008A3F56"/>
    <w:rsid w:val="008A4F75"/>
    <w:rsid w:val="008B5BDC"/>
    <w:rsid w:val="008B78E4"/>
    <w:rsid w:val="008C7CAB"/>
    <w:rsid w:val="008E3479"/>
    <w:rsid w:val="008E5941"/>
    <w:rsid w:val="008E7905"/>
    <w:rsid w:val="009162A4"/>
    <w:rsid w:val="0093116C"/>
    <w:rsid w:val="00934ADC"/>
    <w:rsid w:val="00943570"/>
    <w:rsid w:val="009545FD"/>
    <w:rsid w:val="0095570B"/>
    <w:rsid w:val="00967245"/>
    <w:rsid w:val="00983C93"/>
    <w:rsid w:val="009A2956"/>
    <w:rsid w:val="009C0494"/>
    <w:rsid w:val="009C5C72"/>
    <w:rsid w:val="009D5C32"/>
    <w:rsid w:val="009E7F1B"/>
    <w:rsid w:val="009F716E"/>
    <w:rsid w:val="009F7AC9"/>
    <w:rsid w:val="00A13711"/>
    <w:rsid w:val="00A37BEA"/>
    <w:rsid w:val="00A37EFA"/>
    <w:rsid w:val="00A83670"/>
    <w:rsid w:val="00A94704"/>
    <w:rsid w:val="00AA6A5A"/>
    <w:rsid w:val="00AB6F9B"/>
    <w:rsid w:val="00AE6FC5"/>
    <w:rsid w:val="00AF438C"/>
    <w:rsid w:val="00AF7EFE"/>
    <w:rsid w:val="00B0062E"/>
    <w:rsid w:val="00B0233E"/>
    <w:rsid w:val="00B14003"/>
    <w:rsid w:val="00B3324F"/>
    <w:rsid w:val="00B34F89"/>
    <w:rsid w:val="00B4252A"/>
    <w:rsid w:val="00B552FE"/>
    <w:rsid w:val="00B64773"/>
    <w:rsid w:val="00B95253"/>
    <w:rsid w:val="00B959AC"/>
    <w:rsid w:val="00BB2532"/>
    <w:rsid w:val="00BB5AD0"/>
    <w:rsid w:val="00C30713"/>
    <w:rsid w:val="00C307C5"/>
    <w:rsid w:val="00C35047"/>
    <w:rsid w:val="00C504AD"/>
    <w:rsid w:val="00C55242"/>
    <w:rsid w:val="00C80339"/>
    <w:rsid w:val="00C81A8D"/>
    <w:rsid w:val="00CA2FDF"/>
    <w:rsid w:val="00CB47A5"/>
    <w:rsid w:val="00CE0C78"/>
    <w:rsid w:val="00CE1491"/>
    <w:rsid w:val="00CE3627"/>
    <w:rsid w:val="00CE4D9F"/>
    <w:rsid w:val="00CF09DB"/>
    <w:rsid w:val="00D02DA2"/>
    <w:rsid w:val="00D06FFB"/>
    <w:rsid w:val="00D33221"/>
    <w:rsid w:val="00D60A1A"/>
    <w:rsid w:val="00D7146E"/>
    <w:rsid w:val="00D739E5"/>
    <w:rsid w:val="00D77D13"/>
    <w:rsid w:val="00D8207E"/>
    <w:rsid w:val="00D927D9"/>
    <w:rsid w:val="00DA5DE3"/>
    <w:rsid w:val="00DC14DE"/>
    <w:rsid w:val="00DD287F"/>
    <w:rsid w:val="00DF74C2"/>
    <w:rsid w:val="00E0083F"/>
    <w:rsid w:val="00E300BC"/>
    <w:rsid w:val="00E63A74"/>
    <w:rsid w:val="00E72A82"/>
    <w:rsid w:val="00E74400"/>
    <w:rsid w:val="00E817AF"/>
    <w:rsid w:val="00E8531E"/>
    <w:rsid w:val="00EA34B6"/>
    <w:rsid w:val="00EA6A61"/>
    <w:rsid w:val="00EB4CB3"/>
    <w:rsid w:val="00EB7596"/>
    <w:rsid w:val="00EC08B1"/>
    <w:rsid w:val="00ED3E05"/>
    <w:rsid w:val="00EE5657"/>
    <w:rsid w:val="00EE7FF3"/>
    <w:rsid w:val="00EF0F06"/>
    <w:rsid w:val="00EF7F2A"/>
    <w:rsid w:val="00F06DCC"/>
    <w:rsid w:val="00F12DD0"/>
    <w:rsid w:val="00F13026"/>
    <w:rsid w:val="00F14EF7"/>
    <w:rsid w:val="00F23A53"/>
    <w:rsid w:val="00F64F97"/>
    <w:rsid w:val="00F7050A"/>
    <w:rsid w:val="00F71CD0"/>
    <w:rsid w:val="00F75760"/>
    <w:rsid w:val="00F81775"/>
    <w:rsid w:val="00FA4B69"/>
    <w:rsid w:val="00FF2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87BB181-2C3B-4C13-BFDC-19488FA6D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0D3B"/>
    <w:rPr>
      <w:sz w:val="24"/>
      <w:szCs w:val="24"/>
    </w:rPr>
  </w:style>
  <w:style w:type="paragraph" w:styleId="Heading1">
    <w:name w:val="heading 1"/>
    <w:basedOn w:val="Normal"/>
    <w:next w:val="Normal"/>
    <w:qFormat/>
    <w:rsid w:val="00250D3B"/>
    <w:pPr>
      <w:keepNext/>
      <w:outlineLvl w:val="0"/>
    </w:pPr>
    <w:rPr>
      <w:b/>
      <w:i/>
    </w:rPr>
  </w:style>
  <w:style w:type="paragraph" w:styleId="Heading2">
    <w:name w:val="heading 2"/>
    <w:basedOn w:val="Normal"/>
    <w:next w:val="Normal"/>
    <w:qFormat/>
    <w:rsid w:val="00250D3B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250D3B"/>
    <w:pPr>
      <w:keepNext/>
      <w:jc w:val="center"/>
      <w:outlineLvl w:val="2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z-BottomofForm">
    <w:name w:val="HTML Bottom of Form"/>
    <w:basedOn w:val="Normal"/>
    <w:next w:val="Normal"/>
    <w:hidden/>
    <w:rsid w:val="00250D3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-TopofForm">
    <w:name w:val="HTML Top of Form"/>
    <w:basedOn w:val="Normal"/>
    <w:next w:val="Normal"/>
    <w:hidden/>
    <w:rsid w:val="00250D3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Header">
    <w:name w:val="header"/>
    <w:basedOn w:val="Normal"/>
    <w:rsid w:val="00250D3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50D3B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090D2C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C81A8D"/>
    <w:rPr>
      <w:color w:val="808080"/>
    </w:rPr>
  </w:style>
  <w:style w:type="character" w:styleId="Hyperlink">
    <w:name w:val="Hyperlink"/>
    <w:basedOn w:val="DefaultParagraphFont"/>
    <w:uiPriority w:val="99"/>
    <w:semiHidden/>
    <w:unhideWhenUsed/>
    <w:rsid w:val="009D5C32"/>
    <w:rPr>
      <w:color w:val="0000FF"/>
      <w:sz w:val="18"/>
      <w:szCs w:val="1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azon.com/dp/B000PHDKPA/ref=biss_dp_t_as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amazon.com/dp/B000PHCCYK/ref=biss_dp_t_as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mazon.com/dp/B000PHAI0K/ref=biss_dp_t_asn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kane\Local%20Settings\Temporary%20Internet%20Files\Content.Outlook\V5H957RU\NewParts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5EF371FAB8A41DD9FFF7D25B06D50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1B6D87-AB4A-4C5A-8C65-E08AA484AEA8}"/>
      </w:docPartPr>
      <w:docPartBody>
        <w:p w:rsidR="007D462D" w:rsidRDefault="00E62761">
          <w:pPr>
            <w:pStyle w:val="95EF371FAB8A41DD9FFF7D25B06D50D7"/>
          </w:pPr>
          <w:r w:rsidRPr="00C30713">
            <w:rPr>
              <w:rStyle w:val="PlaceholderText"/>
              <w:highlight w:val="yellow"/>
            </w:rPr>
            <w:t>Choose an item.</w:t>
          </w:r>
        </w:p>
      </w:docPartBody>
    </w:docPart>
    <w:docPart>
      <w:docPartPr>
        <w:name w:val="5F3412D891FD4DAFA1C1C61012A320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6574D8-D68B-4644-983B-DC12D35139FD}"/>
      </w:docPartPr>
      <w:docPartBody>
        <w:p w:rsidR="007D462D" w:rsidRDefault="00E62761">
          <w:pPr>
            <w:pStyle w:val="5F3412D891FD4DAFA1C1C61012A320D3"/>
          </w:pPr>
          <w:r w:rsidRPr="006B044E">
            <w:rPr>
              <w:rStyle w:val="PlaceholderText"/>
              <w:highlight w:val="yellow"/>
            </w:rPr>
            <w:t>Click here to enter text.</w:t>
          </w:r>
        </w:p>
      </w:docPartBody>
    </w:docPart>
    <w:docPart>
      <w:docPartPr>
        <w:name w:val="8293472339DF4281B589F0AF037298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E47427-5E34-41E6-A57F-942DC1ADDF51}"/>
      </w:docPartPr>
      <w:docPartBody>
        <w:p w:rsidR="007D462D" w:rsidRDefault="00E62761">
          <w:pPr>
            <w:pStyle w:val="8293472339DF4281B589F0AF037298E5"/>
          </w:pPr>
          <w:r w:rsidRPr="00265EF7">
            <w:rPr>
              <w:rStyle w:val="PlaceholderText"/>
            </w:rPr>
            <w:t>Click here to enter text.</w:t>
          </w:r>
        </w:p>
      </w:docPartBody>
    </w:docPart>
    <w:docPart>
      <w:docPartPr>
        <w:name w:val="9C9CD0995B924CC19C4803EB8732B6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6AAB30-7A6B-49EC-90C4-A7FE7E12E52A}"/>
      </w:docPartPr>
      <w:docPartBody>
        <w:p w:rsidR="007D462D" w:rsidRDefault="00E62761">
          <w:pPr>
            <w:pStyle w:val="9C9CD0995B924CC19C4803EB8732B6EF"/>
          </w:pPr>
          <w:r w:rsidRPr="006B044E">
            <w:rPr>
              <w:rStyle w:val="PlaceholderText"/>
              <w:highlight w:val="yellow"/>
            </w:rPr>
            <w:t>Click here to enter text.</w:t>
          </w:r>
        </w:p>
      </w:docPartBody>
    </w:docPart>
    <w:docPart>
      <w:docPartPr>
        <w:name w:val="E600A24742294CC0A2E72156EA7F62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D6F82B-0826-4E50-BAA2-DDE99ADA65FD}"/>
      </w:docPartPr>
      <w:docPartBody>
        <w:p w:rsidR="007D462D" w:rsidRDefault="00E62761">
          <w:pPr>
            <w:pStyle w:val="E600A24742294CC0A2E72156EA7F6264"/>
          </w:pPr>
          <w:r w:rsidRPr="00F14EF7">
            <w:rPr>
              <w:rStyle w:val="PlaceholderText"/>
              <w:highlight w:val="yellow"/>
            </w:rPr>
            <w:t>Click here to enter text.</w:t>
          </w:r>
        </w:p>
      </w:docPartBody>
    </w:docPart>
    <w:docPart>
      <w:docPartPr>
        <w:name w:val="F1AD06A7ABA345AD8DC7B6A0E0AF29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1DF197-D647-4E24-8BBA-1BDB0BAFF4E1}"/>
      </w:docPartPr>
      <w:docPartBody>
        <w:p w:rsidR="007D462D" w:rsidRDefault="00E62761">
          <w:pPr>
            <w:pStyle w:val="F1AD06A7ABA345AD8DC7B6A0E0AF2933"/>
          </w:pPr>
          <w:r w:rsidRPr="00F14EF7">
            <w:rPr>
              <w:rStyle w:val="PlaceholderText"/>
              <w:highlight w:val="yellow"/>
            </w:rPr>
            <w:t>Click here to enter text.</w:t>
          </w:r>
        </w:p>
      </w:docPartBody>
    </w:docPart>
    <w:docPart>
      <w:docPartPr>
        <w:name w:val="8FFCFA1AF3874770A0B715FE2486F0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B8A077-EB71-4F21-8482-E23A4A5B7A95}"/>
      </w:docPartPr>
      <w:docPartBody>
        <w:p w:rsidR="007D462D" w:rsidRDefault="00E62761">
          <w:pPr>
            <w:pStyle w:val="8FFCFA1AF3874770A0B715FE2486F09B"/>
          </w:pPr>
          <w:r w:rsidRPr="000B51EC">
            <w:rPr>
              <w:rStyle w:val="PlaceholderText"/>
            </w:rPr>
            <w:t>Choose an item.</w:t>
          </w:r>
        </w:p>
      </w:docPartBody>
    </w:docPart>
    <w:docPart>
      <w:docPartPr>
        <w:name w:val="ACC472573A444C01985D0B8DE1075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0F9534-2AED-44B0-A3D4-EFA2FBC5B177}"/>
      </w:docPartPr>
      <w:docPartBody>
        <w:p w:rsidR="007D462D" w:rsidRDefault="00E62761">
          <w:pPr>
            <w:pStyle w:val="ACC472573A444C01985D0B8DE1075DBA"/>
          </w:pPr>
          <w:r w:rsidRPr="000B51EC">
            <w:rPr>
              <w:rStyle w:val="PlaceholderText"/>
            </w:rPr>
            <w:t>Choose an item.</w:t>
          </w:r>
        </w:p>
      </w:docPartBody>
    </w:docPart>
    <w:docPart>
      <w:docPartPr>
        <w:name w:val="4DCB691DDC9146CD9F205083C04772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57C9A3-C170-4A81-9413-5BEC31B8AE4F}"/>
      </w:docPartPr>
      <w:docPartBody>
        <w:p w:rsidR="007D462D" w:rsidRDefault="00E62761">
          <w:pPr>
            <w:pStyle w:val="4DCB691DDC9146CD9F205083C0477273"/>
          </w:pPr>
          <w:r w:rsidRPr="000B51EC">
            <w:rPr>
              <w:rStyle w:val="PlaceholderText"/>
            </w:rPr>
            <w:t>Choose an item.</w:t>
          </w:r>
        </w:p>
      </w:docPartBody>
    </w:docPart>
    <w:docPart>
      <w:docPartPr>
        <w:name w:val="D533D3AE7EEE44C9BCBF0EF40C0F2D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24ED51-77AF-434A-8D37-8673B5B9C7FC}"/>
      </w:docPartPr>
      <w:docPartBody>
        <w:p w:rsidR="007D462D" w:rsidRDefault="00E62761">
          <w:pPr>
            <w:pStyle w:val="D533D3AE7EEE44C9BCBF0EF40C0F2D06"/>
          </w:pPr>
          <w:r w:rsidRPr="00BD07BD">
            <w:rPr>
              <w:rStyle w:val="PlaceholderText"/>
            </w:rPr>
            <w:t>Click here to enter text.</w:t>
          </w:r>
        </w:p>
      </w:docPartBody>
    </w:docPart>
    <w:docPart>
      <w:docPartPr>
        <w:name w:val="BE1B8A35883D4C5A800A583AE46407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D3714D-96F4-49AE-A43D-D856C613A4E9}"/>
      </w:docPartPr>
      <w:docPartBody>
        <w:p w:rsidR="007D462D" w:rsidRDefault="00E62761">
          <w:pPr>
            <w:pStyle w:val="BE1B8A35883D4C5A800A583AE46407E8"/>
          </w:pPr>
          <w:r w:rsidRPr="00BD07BD">
            <w:rPr>
              <w:rStyle w:val="PlaceholderText"/>
            </w:rPr>
            <w:t>Click here to enter text.</w:t>
          </w:r>
        </w:p>
      </w:docPartBody>
    </w:docPart>
    <w:docPart>
      <w:docPartPr>
        <w:name w:val="99DECF3EC8FB45CDA814EF6AEB9BF4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C4DC08-B350-4C83-8455-02CA39BFF1A4}"/>
      </w:docPartPr>
      <w:docPartBody>
        <w:p w:rsidR="007D462D" w:rsidRDefault="00E62761">
          <w:pPr>
            <w:pStyle w:val="99DECF3EC8FB45CDA814EF6AEB9BF47B"/>
          </w:pPr>
          <w:r w:rsidRPr="00BD07BD">
            <w:rPr>
              <w:rStyle w:val="PlaceholderText"/>
            </w:rPr>
            <w:t>Click here to enter text.</w:t>
          </w:r>
        </w:p>
      </w:docPartBody>
    </w:docPart>
    <w:docPart>
      <w:docPartPr>
        <w:name w:val="B9D0ED6D5B004B7B995E4086F907E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26C141-8314-4AA5-BF2B-D04DD5E28234}"/>
      </w:docPartPr>
      <w:docPartBody>
        <w:p w:rsidR="007D462D" w:rsidRDefault="00E62761">
          <w:pPr>
            <w:pStyle w:val="B9D0ED6D5B004B7B995E4086F907E3C2"/>
          </w:pPr>
          <w:r w:rsidRPr="00BD07BD">
            <w:rPr>
              <w:rStyle w:val="PlaceholderText"/>
            </w:rPr>
            <w:t>Click here to enter text.</w:t>
          </w:r>
        </w:p>
      </w:docPartBody>
    </w:docPart>
    <w:docPart>
      <w:docPartPr>
        <w:name w:val="E4F01C87E5304E098CEBCBF827B2F7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45312F-6D1F-4D42-8F25-E477F2E9B135}"/>
      </w:docPartPr>
      <w:docPartBody>
        <w:p w:rsidR="00EC3F28" w:rsidRDefault="00BA7CD9" w:rsidP="00BA7CD9">
          <w:pPr>
            <w:pStyle w:val="E4F01C87E5304E098CEBCBF827B2F76E"/>
          </w:pPr>
          <w:r w:rsidRPr="00F23A53">
            <w:rPr>
              <w:rStyle w:val="PlaceholderText"/>
            </w:rPr>
            <w:t>Click here to enter text.</w:t>
          </w:r>
        </w:p>
      </w:docPartBody>
    </w:docPart>
    <w:docPart>
      <w:docPartPr>
        <w:name w:val="521E6529E6144201A9F2724598E432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FA25A8-A4F9-4E61-B2C3-E606181BAD3F}"/>
      </w:docPartPr>
      <w:docPartBody>
        <w:p w:rsidR="00EC3F28" w:rsidRDefault="00BA7CD9" w:rsidP="00BA7CD9">
          <w:pPr>
            <w:pStyle w:val="521E6529E6144201A9F2724598E43214"/>
          </w:pPr>
          <w:r w:rsidRPr="00F23A53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E62761"/>
    <w:rsid w:val="00197464"/>
    <w:rsid w:val="001B1B7D"/>
    <w:rsid w:val="002602E7"/>
    <w:rsid w:val="003E04CB"/>
    <w:rsid w:val="0041703C"/>
    <w:rsid w:val="00434755"/>
    <w:rsid w:val="00473FA5"/>
    <w:rsid w:val="0070797B"/>
    <w:rsid w:val="007D462D"/>
    <w:rsid w:val="00923E68"/>
    <w:rsid w:val="00B3393D"/>
    <w:rsid w:val="00BA7CD9"/>
    <w:rsid w:val="00E62761"/>
    <w:rsid w:val="00EC3F28"/>
    <w:rsid w:val="00F9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04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A7CD9"/>
    <w:rPr>
      <w:color w:val="808080"/>
    </w:rPr>
  </w:style>
  <w:style w:type="paragraph" w:customStyle="1" w:styleId="95EF371FAB8A41DD9FFF7D25B06D50D7">
    <w:name w:val="95EF371FAB8A41DD9FFF7D25B06D50D7"/>
    <w:rsid w:val="003E04CB"/>
  </w:style>
  <w:style w:type="paragraph" w:customStyle="1" w:styleId="5F3412D891FD4DAFA1C1C61012A320D3">
    <w:name w:val="5F3412D891FD4DAFA1C1C61012A320D3"/>
    <w:rsid w:val="003E04CB"/>
  </w:style>
  <w:style w:type="paragraph" w:customStyle="1" w:styleId="8293472339DF4281B589F0AF037298E5">
    <w:name w:val="8293472339DF4281B589F0AF037298E5"/>
    <w:rsid w:val="003E04CB"/>
  </w:style>
  <w:style w:type="paragraph" w:customStyle="1" w:styleId="9C9CD0995B924CC19C4803EB8732B6EF">
    <w:name w:val="9C9CD0995B924CC19C4803EB8732B6EF"/>
    <w:rsid w:val="003E04CB"/>
  </w:style>
  <w:style w:type="paragraph" w:customStyle="1" w:styleId="E600A24742294CC0A2E72156EA7F6264">
    <w:name w:val="E600A24742294CC0A2E72156EA7F6264"/>
    <w:rsid w:val="003E04CB"/>
  </w:style>
  <w:style w:type="paragraph" w:customStyle="1" w:styleId="F1AD06A7ABA345AD8DC7B6A0E0AF2933">
    <w:name w:val="F1AD06A7ABA345AD8DC7B6A0E0AF2933"/>
    <w:rsid w:val="003E04CB"/>
  </w:style>
  <w:style w:type="paragraph" w:customStyle="1" w:styleId="8FFCFA1AF3874770A0B715FE2486F09B">
    <w:name w:val="8FFCFA1AF3874770A0B715FE2486F09B"/>
    <w:rsid w:val="003E04CB"/>
  </w:style>
  <w:style w:type="paragraph" w:customStyle="1" w:styleId="ACC472573A444C01985D0B8DE1075DBA">
    <w:name w:val="ACC472573A444C01985D0B8DE1075DBA"/>
    <w:rsid w:val="003E04CB"/>
  </w:style>
  <w:style w:type="paragraph" w:customStyle="1" w:styleId="4DCB691DDC9146CD9F205083C0477273">
    <w:name w:val="4DCB691DDC9146CD9F205083C0477273"/>
    <w:rsid w:val="003E04CB"/>
  </w:style>
  <w:style w:type="paragraph" w:customStyle="1" w:styleId="29F2358D9A30404EBFFC6710F89EECB7">
    <w:name w:val="29F2358D9A30404EBFFC6710F89EECB7"/>
    <w:rsid w:val="003E04CB"/>
  </w:style>
  <w:style w:type="paragraph" w:customStyle="1" w:styleId="D533D3AE7EEE44C9BCBF0EF40C0F2D06">
    <w:name w:val="D533D3AE7EEE44C9BCBF0EF40C0F2D06"/>
    <w:rsid w:val="003E04CB"/>
  </w:style>
  <w:style w:type="paragraph" w:customStyle="1" w:styleId="BE1B8A35883D4C5A800A583AE46407E8">
    <w:name w:val="BE1B8A35883D4C5A800A583AE46407E8"/>
    <w:rsid w:val="003E04CB"/>
  </w:style>
  <w:style w:type="paragraph" w:customStyle="1" w:styleId="99DECF3EC8FB45CDA814EF6AEB9BF47B">
    <w:name w:val="99DECF3EC8FB45CDA814EF6AEB9BF47B"/>
    <w:rsid w:val="003E04CB"/>
  </w:style>
  <w:style w:type="paragraph" w:customStyle="1" w:styleId="B9D0ED6D5B004B7B995E4086F907E3C2">
    <w:name w:val="B9D0ED6D5B004B7B995E4086F907E3C2"/>
    <w:rsid w:val="003E04CB"/>
  </w:style>
  <w:style w:type="paragraph" w:customStyle="1" w:styleId="E4F01C87E5304E098CEBCBF827B2F76E">
    <w:name w:val="E4F01C87E5304E098CEBCBF827B2F76E"/>
    <w:rsid w:val="00BA7CD9"/>
  </w:style>
  <w:style w:type="paragraph" w:customStyle="1" w:styleId="521E6529E6144201A9F2724598E43214">
    <w:name w:val="521E6529E6144201A9F2724598E43214"/>
    <w:rsid w:val="00BA7C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NewParts.dotm</Template>
  <TotalTime>9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NEW PRODUCTS FORM</vt:lpstr>
    </vt:vector>
  </TitlesOfParts>
  <Company>Analog Devices, Inc.</Company>
  <LinksUpToDate>false</LinksUpToDate>
  <CharactersWithSpaces>1096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PRODUCTS FORM</dc:title>
  <dc:creator>Joe Kane</dc:creator>
  <cp:lastModifiedBy>Yue, Willie</cp:lastModifiedBy>
  <cp:revision>9</cp:revision>
  <cp:lastPrinted>2010-05-07T15:06:00Z</cp:lastPrinted>
  <dcterms:created xsi:type="dcterms:W3CDTF">2012-07-12T18:58:00Z</dcterms:created>
  <dcterms:modified xsi:type="dcterms:W3CDTF">2015-03-30T08:43:00Z</dcterms:modified>
</cp:coreProperties>
</file>